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62B28" w14:textId="77777777" w:rsidR="005E7353" w:rsidRDefault="005E7353" w:rsidP="005E735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FORMAN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2002853C" w14:textId="77777777" w:rsidR="005E7353" w:rsidRDefault="005E7353" w:rsidP="005E7353">
      <w:pPr>
        <w:pStyle w:val="NoSpacing"/>
        <w:jc w:val="both"/>
        <w:rPr>
          <w:rFonts w:cs="Times New Roman"/>
          <w:szCs w:val="24"/>
        </w:rPr>
      </w:pPr>
    </w:p>
    <w:p w14:paraId="1BBE1143" w14:textId="77777777" w:rsidR="005E7353" w:rsidRDefault="005E7353" w:rsidP="005E7353">
      <w:pPr>
        <w:pStyle w:val="NoSpacing"/>
        <w:jc w:val="both"/>
        <w:rPr>
          <w:rFonts w:cs="Times New Roman"/>
          <w:szCs w:val="24"/>
        </w:rPr>
      </w:pPr>
    </w:p>
    <w:p w14:paraId="65A8EF3C" w14:textId="77777777" w:rsidR="005E7353" w:rsidRDefault="005E7353" w:rsidP="005E735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Daughters:    Elizabeth(q.v.) = Unknown Passmore</w:t>
      </w:r>
    </w:p>
    <w:p w14:paraId="1CEEBDF8" w14:textId="77777777" w:rsidR="005E7353" w:rsidRDefault="005E7353" w:rsidP="005E735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 xml:space="preserve">          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0DFA9F86" w14:textId="77777777" w:rsidR="005E7353" w:rsidRDefault="005E7353" w:rsidP="005E735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 xml:space="preserve">          Joan(q.v.) = John </w:t>
      </w:r>
      <w:proofErr w:type="spellStart"/>
      <w:r>
        <w:rPr>
          <w:rFonts w:cs="Times New Roman"/>
          <w:szCs w:val="24"/>
        </w:rPr>
        <w:t>Metyngham</w:t>
      </w:r>
      <w:proofErr w:type="spellEnd"/>
      <w:r>
        <w:rPr>
          <w:rFonts w:cs="Times New Roman"/>
          <w:szCs w:val="24"/>
        </w:rPr>
        <w:t>(q.v.).    (ibid.)</w:t>
      </w:r>
    </w:p>
    <w:p w14:paraId="62C695A5" w14:textId="77777777" w:rsidR="005E7353" w:rsidRDefault="005E7353" w:rsidP="005E735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    Margaret(q.v.) = Unknown </w:t>
      </w:r>
      <w:proofErr w:type="spellStart"/>
      <w:r>
        <w:rPr>
          <w:rFonts w:cs="Times New Roman"/>
          <w:szCs w:val="24"/>
        </w:rPr>
        <w:t>Medowe</w:t>
      </w:r>
      <w:proofErr w:type="spellEnd"/>
      <w:r>
        <w:rPr>
          <w:rFonts w:cs="Times New Roman"/>
          <w:szCs w:val="24"/>
        </w:rPr>
        <w:t>.    (ibid.)</w:t>
      </w:r>
    </w:p>
    <w:p w14:paraId="7767BD18" w14:textId="77777777" w:rsidR="005E7353" w:rsidRDefault="005E7353" w:rsidP="005E7353">
      <w:pPr>
        <w:pStyle w:val="NoSpacing"/>
        <w:jc w:val="both"/>
        <w:rPr>
          <w:rFonts w:cs="Times New Roman"/>
          <w:szCs w:val="24"/>
        </w:rPr>
      </w:pPr>
    </w:p>
    <w:p w14:paraId="61CE3FF9" w14:textId="77777777" w:rsidR="005E7353" w:rsidRDefault="005E7353" w:rsidP="005E7353">
      <w:pPr>
        <w:pStyle w:val="NoSpacing"/>
        <w:jc w:val="both"/>
        <w:rPr>
          <w:rFonts w:cs="Times New Roman"/>
          <w:szCs w:val="24"/>
        </w:rPr>
      </w:pPr>
    </w:p>
    <w:p w14:paraId="40790FD8" w14:textId="77777777" w:rsidR="005E7353" w:rsidRDefault="005E7353" w:rsidP="005E735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11 November 2022</w:t>
      </w:r>
    </w:p>
    <w:p w14:paraId="5748E29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A75CC" w14:textId="77777777" w:rsidR="005E7353" w:rsidRDefault="005E7353" w:rsidP="009139A6">
      <w:r>
        <w:separator/>
      </w:r>
    </w:p>
  </w:endnote>
  <w:endnote w:type="continuationSeparator" w:id="0">
    <w:p w14:paraId="790D6F18" w14:textId="77777777" w:rsidR="005E7353" w:rsidRDefault="005E735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75FD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DD68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B449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A6EBD" w14:textId="77777777" w:rsidR="005E7353" w:rsidRDefault="005E7353" w:rsidP="009139A6">
      <w:r>
        <w:separator/>
      </w:r>
    </w:p>
  </w:footnote>
  <w:footnote w:type="continuationSeparator" w:id="0">
    <w:p w14:paraId="4A776476" w14:textId="77777777" w:rsidR="005E7353" w:rsidRDefault="005E735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5A03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0D17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01B4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353"/>
    <w:rsid w:val="000666E0"/>
    <w:rsid w:val="002510B7"/>
    <w:rsid w:val="005C130B"/>
    <w:rsid w:val="005E7353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747695"/>
  <w15:chartTrackingRefBased/>
  <w15:docId w15:val="{0D997A6C-8BD2-4A83-AFBF-5F800D541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E735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2023-01-07T19:26:00Z</dcterms:created>
  <dcterms:modified xsi:type="dcterms:W3CDTF">2023-01-07T19:29:00Z</dcterms:modified>
</cp:coreProperties>
</file>